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07E6">
        <w:rPr>
          <w:rFonts w:ascii="Arial" w:hAnsi="Arial" w:cs="Arial"/>
          <w:b/>
          <w:caps/>
          <w:sz w:val="28"/>
          <w:szCs w:val="28"/>
        </w:rPr>
        <w:t>1675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17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  <w:gridCol w:w="8155"/>
      </w:tblGrid>
      <w:tr w:rsidR="00237960" w:rsidRPr="00BF791A" w:rsidTr="00237960">
        <w:tc>
          <w:tcPr>
            <w:tcW w:w="1030" w:type="dxa"/>
          </w:tcPr>
          <w:p w:rsidR="00237960" w:rsidRPr="00BF791A" w:rsidRDefault="0023796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237960" w:rsidRPr="00BF791A" w:rsidRDefault="00EB340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Externa congratulações pelo transcurso do Dia do Soldado, 25 de agosto</w:t>
            </w:r>
            <w:r w:rsidR="00191C8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155" w:type="dxa"/>
          </w:tcPr>
          <w:p w:rsidR="00237960" w:rsidRPr="00BF791A" w:rsidRDefault="0023796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37960" w:rsidRDefault="00BF791A" w:rsidP="00CE07E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237960">
        <w:rPr>
          <w:rFonts w:ascii="Arial" w:hAnsi="Arial" w:cs="Arial"/>
        </w:rPr>
        <w:t xml:space="preserve">ngratulações </w:t>
      </w:r>
      <w:r w:rsidR="00191C88" w:rsidRPr="00191C88">
        <w:rPr>
          <w:rFonts w:ascii="Arial" w:hAnsi="Arial" w:cs="Arial"/>
        </w:rPr>
        <w:t>pelo transcurso do Dia do Soldado, 25 de agosto</w:t>
      </w:r>
      <w:r w:rsidR="00191C88">
        <w:rPr>
          <w:rFonts w:ascii="Arial" w:hAnsi="Arial" w:cs="Arial"/>
        </w:rPr>
        <w:t xml:space="preserve">. </w:t>
      </w:r>
    </w:p>
    <w:p w:rsidR="00191C88" w:rsidRDefault="00191C88" w:rsidP="00CE07E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91C88">
        <w:rPr>
          <w:rFonts w:ascii="Arial" w:hAnsi="Arial" w:cs="Arial"/>
        </w:rPr>
        <w:t xml:space="preserve">No Brasil, aos 25 dias do mês de agosto, comemora-se o Dia do Soldado. Essa comemoração faz referência à data de nascimento de Luís Alves de Lima e Silva, o Duque de Caxias, nascido em 1803. </w:t>
      </w:r>
    </w:p>
    <w:p w:rsidR="00CE07E6" w:rsidRDefault="00191C88" w:rsidP="00CE07E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91C88">
        <w:rPr>
          <w:rFonts w:ascii="Arial" w:hAnsi="Arial" w:cs="Arial"/>
        </w:rPr>
        <w:t>O renomado oficial foi considerado o patrono do Exército Brasileiro e, pela honra desse título, o Dia do Soldado constitui-se como uma homenagem ao seu nascimento.</w:t>
      </w:r>
    </w:p>
    <w:p w:rsidR="00CE07E6" w:rsidRDefault="00191C88" w:rsidP="00CE07E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Assim, congratulamos todos os soldados por essa data, desejando-lhes êxito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37960">
        <w:rPr>
          <w:rFonts w:ascii="Arial" w:hAnsi="Arial" w:cs="Arial"/>
        </w:rPr>
        <w:t>26 de agosto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8749FD" w:rsidRPr="008749FD" w:rsidRDefault="008749FD" w:rsidP="008749FD">
      <w:pPr>
        <w:spacing w:line="360" w:lineRule="auto"/>
        <w:jc w:val="center"/>
        <w:rPr>
          <w:rFonts w:ascii="Arial" w:hAnsi="Arial" w:cs="Arial"/>
          <w:b/>
        </w:rPr>
      </w:pPr>
      <w:r w:rsidRPr="008749FD">
        <w:rPr>
          <w:rFonts w:ascii="Arial" w:hAnsi="Arial" w:cs="Arial"/>
          <w:b/>
        </w:rPr>
        <w:t>ROSE GASPAR</w:t>
      </w:r>
    </w:p>
    <w:p w:rsidR="00237960" w:rsidRPr="008749FD" w:rsidRDefault="008749FD" w:rsidP="008749FD">
      <w:pPr>
        <w:spacing w:line="360" w:lineRule="auto"/>
        <w:jc w:val="center"/>
        <w:rPr>
          <w:rFonts w:ascii="Arial" w:hAnsi="Arial" w:cs="Arial"/>
          <w:b/>
        </w:rPr>
      </w:pPr>
      <w:r w:rsidRPr="008749FD">
        <w:rPr>
          <w:rFonts w:ascii="Arial" w:hAnsi="Arial" w:cs="Arial"/>
          <w:b/>
        </w:rPr>
        <w:t>Vereadora - PT</w:t>
      </w:r>
    </w:p>
    <w:p w:rsidR="00237960" w:rsidRPr="002A7434" w:rsidRDefault="00237960" w:rsidP="002A7434">
      <w:pPr>
        <w:spacing w:line="360" w:lineRule="auto"/>
        <w:rPr>
          <w:rFonts w:ascii="Arial" w:hAnsi="Arial" w:cs="Arial"/>
        </w:rPr>
      </w:pPr>
    </w:p>
    <w:sectPr w:rsidR="0023796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53F" w:rsidRDefault="0013353F">
      <w:r>
        <w:separator/>
      </w:r>
    </w:p>
  </w:endnote>
  <w:endnote w:type="continuationSeparator" w:id="0">
    <w:p w:rsidR="0013353F" w:rsidRDefault="0013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53F" w:rsidRDefault="0013353F">
      <w:r>
        <w:separator/>
      </w:r>
    </w:p>
  </w:footnote>
  <w:footnote w:type="continuationSeparator" w:id="0">
    <w:p w:rsidR="0013353F" w:rsidRDefault="00133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353F"/>
    <w:rsid w:val="0014591F"/>
    <w:rsid w:val="00172E81"/>
    <w:rsid w:val="00181CD2"/>
    <w:rsid w:val="00191C88"/>
    <w:rsid w:val="001F13C3"/>
    <w:rsid w:val="00203676"/>
    <w:rsid w:val="00204ED7"/>
    <w:rsid w:val="00237960"/>
    <w:rsid w:val="00253C82"/>
    <w:rsid w:val="002A7434"/>
    <w:rsid w:val="002C4B2B"/>
    <w:rsid w:val="002F02DB"/>
    <w:rsid w:val="00307E0F"/>
    <w:rsid w:val="00323F0F"/>
    <w:rsid w:val="00397FF3"/>
    <w:rsid w:val="00412795"/>
    <w:rsid w:val="00487D64"/>
    <w:rsid w:val="00493115"/>
    <w:rsid w:val="004E46DA"/>
    <w:rsid w:val="004F1FA8"/>
    <w:rsid w:val="004F39E9"/>
    <w:rsid w:val="005017EB"/>
    <w:rsid w:val="00505FD8"/>
    <w:rsid w:val="00514A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95D1B"/>
    <w:rsid w:val="007F3A41"/>
    <w:rsid w:val="007F75CA"/>
    <w:rsid w:val="0080197E"/>
    <w:rsid w:val="008749FD"/>
    <w:rsid w:val="00877E50"/>
    <w:rsid w:val="008909A4"/>
    <w:rsid w:val="008A0EB2"/>
    <w:rsid w:val="008A442F"/>
    <w:rsid w:val="008A558D"/>
    <w:rsid w:val="00940E61"/>
    <w:rsid w:val="009768E6"/>
    <w:rsid w:val="009A2ABD"/>
    <w:rsid w:val="009B207E"/>
    <w:rsid w:val="009B32F8"/>
    <w:rsid w:val="009D50D4"/>
    <w:rsid w:val="009E1F05"/>
    <w:rsid w:val="009E5AA9"/>
    <w:rsid w:val="00A46B01"/>
    <w:rsid w:val="00A71A73"/>
    <w:rsid w:val="00A92CB9"/>
    <w:rsid w:val="00AC712C"/>
    <w:rsid w:val="00B406FF"/>
    <w:rsid w:val="00BA1565"/>
    <w:rsid w:val="00BD3C47"/>
    <w:rsid w:val="00BF791A"/>
    <w:rsid w:val="00C06BEA"/>
    <w:rsid w:val="00C36E68"/>
    <w:rsid w:val="00C44D39"/>
    <w:rsid w:val="00CA759E"/>
    <w:rsid w:val="00CB1A78"/>
    <w:rsid w:val="00CB2BAB"/>
    <w:rsid w:val="00CE07E6"/>
    <w:rsid w:val="00D14EB1"/>
    <w:rsid w:val="00D2072E"/>
    <w:rsid w:val="00D6555F"/>
    <w:rsid w:val="00DB48F6"/>
    <w:rsid w:val="00E11F92"/>
    <w:rsid w:val="00E14F37"/>
    <w:rsid w:val="00E3022D"/>
    <w:rsid w:val="00E86C30"/>
    <w:rsid w:val="00E90C30"/>
    <w:rsid w:val="00EB04D6"/>
    <w:rsid w:val="00EB340E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250368A-6299-45BB-BCCF-E26C2EA3D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122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2015-08-25T14:18:00Z</dcterms:created>
  <dcterms:modified xsi:type="dcterms:W3CDTF">2015-08-25T16:26:00Z</dcterms:modified>
</cp:coreProperties>
</file>